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92FB6" w14:textId="073D7A3D" w:rsidR="00776CD4" w:rsidRDefault="00776CD4" w:rsidP="00776C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LAKE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</w:t>
      </w:r>
      <w:r>
        <w:rPr>
          <w:rFonts w:ascii="Times New Roman" w:hAnsi="Times New Roman" w:cs="Times New Roman"/>
          <w:sz w:val="24"/>
          <w:szCs w:val="24"/>
        </w:rPr>
        <w:t>72-3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9A80B19" w14:textId="77777777" w:rsidR="00776CD4" w:rsidRDefault="00776CD4" w:rsidP="00776C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0EBE777B" w14:textId="77777777" w:rsidR="00776CD4" w:rsidRDefault="00776CD4" w:rsidP="00776C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FA6268" w14:textId="77777777" w:rsidR="00776CD4" w:rsidRDefault="00776CD4" w:rsidP="00776C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9DF684" w14:textId="5BC5760C" w:rsidR="00776CD4" w:rsidRDefault="00776CD4" w:rsidP="00776C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</w:t>
      </w:r>
      <w:r>
        <w:rPr>
          <w:rFonts w:ascii="Times New Roman" w:hAnsi="Times New Roman" w:cs="Times New Roman"/>
          <w:sz w:val="24"/>
          <w:szCs w:val="24"/>
        </w:rPr>
        <w:t>72-3</w:t>
      </w:r>
      <w:r>
        <w:rPr>
          <w:rFonts w:ascii="Times New Roman" w:hAnsi="Times New Roman" w:cs="Times New Roman"/>
          <w:sz w:val="24"/>
          <w:szCs w:val="24"/>
        </w:rPr>
        <w:tab/>
        <w:t>He occurs in the Burgess Rolls.</w:t>
      </w:r>
    </w:p>
    <w:p w14:paraId="3A06EB6A" w14:textId="77777777" w:rsidR="00776CD4" w:rsidRDefault="00776CD4" w:rsidP="00776CD4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(“The Northern Genealogist” for 1885 ed. A.Gibbons, F.S.A., pub. York by J.Simpson p.70)</w:t>
      </w:r>
    </w:p>
    <w:p w14:paraId="36820398" w14:textId="77777777" w:rsidR="00776CD4" w:rsidRDefault="00776CD4" w:rsidP="00776CD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4D0C000" w14:textId="77777777" w:rsidR="00776CD4" w:rsidRDefault="00776CD4" w:rsidP="00776CD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7629B6A" w14:textId="77777777" w:rsidR="00776CD4" w:rsidRPr="00C05B37" w:rsidRDefault="00776CD4" w:rsidP="00776C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September 2021</w:t>
      </w:r>
    </w:p>
    <w:p w14:paraId="51C18945" w14:textId="2CF0FC10" w:rsidR="00BA00AB" w:rsidRPr="00776CD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76C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241B6" w14:textId="77777777" w:rsidR="00776CD4" w:rsidRDefault="00776CD4" w:rsidP="009139A6">
      <w:r>
        <w:separator/>
      </w:r>
    </w:p>
  </w:endnote>
  <w:endnote w:type="continuationSeparator" w:id="0">
    <w:p w14:paraId="4D229C95" w14:textId="77777777" w:rsidR="00776CD4" w:rsidRDefault="00776C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CB3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7311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E78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C0D96" w14:textId="77777777" w:rsidR="00776CD4" w:rsidRDefault="00776CD4" w:rsidP="009139A6">
      <w:r>
        <w:separator/>
      </w:r>
    </w:p>
  </w:footnote>
  <w:footnote w:type="continuationSeparator" w:id="0">
    <w:p w14:paraId="14F79D7C" w14:textId="77777777" w:rsidR="00776CD4" w:rsidRDefault="00776C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3EF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A6E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3EA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CD4"/>
    <w:rsid w:val="000666E0"/>
    <w:rsid w:val="002510B7"/>
    <w:rsid w:val="005C130B"/>
    <w:rsid w:val="00776CD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C539C"/>
  <w15:chartTrackingRefBased/>
  <w15:docId w15:val="{763FF68B-1132-4A4C-8B82-E932AAB0F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2021-09-06T20:14:00Z</dcterms:created>
  <dcterms:modified xsi:type="dcterms:W3CDTF">2021-09-06T20:15:00Z</dcterms:modified>
</cp:coreProperties>
</file>